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7CD" w:rsidRPr="009A4CE2" w:rsidRDefault="009A4CE2" w:rsidP="00C965F5">
      <w:pPr>
        <w:spacing w:after="0" w:line="240" w:lineRule="auto"/>
        <w:jc w:val="center"/>
        <w:rPr>
          <w:b/>
          <w:sz w:val="28"/>
          <w:szCs w:val="28"/>
        </w:rPr>
      </w:pPr>
      <w:r w:rsidRPr="009A4CE2">
        <w:rPr>
          <w:b/>
          <w:sz w:val="28"/>
          <w:szCs w:val="28"/>
        </w:rPr>
        <w:t>FICHE FILM</w:t>
      </w:r>
    </w:p>
    <w:p w:rsidR="009A4CE2" w:rsidRDefault="009A4CE2" w:rsidP="00C965F5">
      <w:pPr>
        <w:tabs>
          <w:tab w:val="left" w:pos="885"/>
        </w:tabs>
        <w:spacing w:after="0" w:line="240" w:lineRule="auto"/>
      </w:pPr>
    </w:p>
    <w:p w:rsidR="003C21FF" w:rsidRDefault="003C21FF" w:rsidP="009A4CE2">
      <w:pPr>
        <w:tabs>
          <w:tab w:val="left" w:pos="885"/>
        </w:tabs>
        <w:spacing w:after="0" w:line="240" w:lineRule="auto"/>
      </w:pPr>
      <w:r w:rsidRPr="003C21FF">
        <w:rPr>
          <w:b/>
        </w:rPr>
        <w:t>TITRE*</w:t>
      </w:r>
      <w:r>
        <w:t xml:space="preserve"> : </w:t>
      </w:r>
    </w:p>
    <w:p w:rsidR="009A4CE2" w:rsidRDefault="009A4CE2" w:rsidP="009A4CE2">
      <w:pPr>
        <w:spacing w:after="0" w:line="240" w:lineRule="auto"/>
      </w:pPr>
    </w:p>
    <w:p w:rsidR="003C21FF" w:rsidRDefault="003C21FF" w:rsidP="009A4CE2">
      <w:pPr>
        <w:spacing w:after="0" w:line="240" w:lineRule="auto"/>
      </w:pPr>
      <w:proofErr w:type="spellStart"/>
      <w:r>
        <w:t>Réalisateur.trice</w:t>
      </w:r>
      <w:proofErr w:type="spellEnd"/>
      <w:r>
        <w:t>(s)* :</w:t>
      </w:r>
    </w:p>
    <w:p w:rsidR="009A4CE2" w:rsidRDefault="009A4CE2" w:rsidP="009A4CE2">
      <w:pPr>
        <w:spacing w:after="0" w:line="240" w:lineRule="auto"/>
      </w:pPr>
    </w:p>
    <w:p w:rsidR="003C21FF" w:rsidRDefault="003C21FF" w:rsidP="009A4CE2">
      <w:pPr>
        <w:spacing w:after="0" w:line="240" w:lineRule="auto"/>
      </w:pPr>
      <w:proofErr w:type="spellStart"/>
      <w:r>
        <w:t>Auteur.trice</w:t>
      </w:r>
      <w:proofErr w:type="spellEnd"/>
      <w:r>
        <w:t>(s)* :</w:t>
      </w:r>
    </w:p>
    <w:p w:rsidR="009A4CE2" w:rsidRDefault="009A4CE2" w:rsidP="009A4CE2">
      <w:pPr>
        <w:spacing w:after="0" w:line="240" w:lineRule="auto"/>
      </w:pPr>
    </w:p>
    <w:p w:rsidR="003C21FF" w:rsidRDefault="009A4CE2" w:rsidP="009A4CE2">
      <w:pPr>
        <w:spacing w:after="0" w:line="240" w:lineRule="auto"/>
      </w:pPr>
      <w:r>
        <w:t>Durée* :</w:t>
      </w:r>
    </w:p>
    <w:p w:rsidR="009A4CE2" w:rsidRDefault="009A4CE2" w:rsidP="009A4CE2">
      <w:pPr>
        <w:spacing w:after="0" w:line="240" w:lineRule="auto"/>
      </w:pPr>
    </w:p>
    <w:p w:rsidR="009A4CE2" w:rsidRDefault="009A4CE2" w:rsidP="009A4CE2">
      <w:pPr>
        <w:spacing w:after="0" w:line="240" w:lineRule="auto"/>
      </w:pPr>
      <w:r>
        <w:t>Année de production* :</w:t>
      </w:r>
    </w:p>
    <w:p w:rsidR="009A4CE2" w:rsidRDefault="009A4CE2" w:rsidP="009A4CE2">
      <w:pPr>
        <w:spacing w:after="0" w:line="240" w:lineRule="auto"/>
      </w:pPr>
    </w:p>
    <w:p w:rsidR="003C21FF" w:rsidRDefault="003C21FF" w:rsidP="009A4CE2">
      <w:pPr>
        <w:spacing w:after="0" w:line="240" w:lineRule="auto"/>
      </w:pPr>
      <w:r>
        <w:t>Synopsis* :</w:t>
      </w:r>
    </w:p>
    <w:p w:rsidR="003C21FF" w:rsidRDefault="003C21FF" w:rsidP="009A4CE2">
      <w:pPr>
        <w:spacing w:after="0" w:line="240" w:lineRule="auto"/>
      </w:pPr>
    </w:p>
    <w:p w:rsidR="009A4CE2" w:rsidRDefault="009A4CE2" w:rsidP="009A4CE2">
      <w:pPr>
        <w:spacing w:after="0" w:line="240" w:lineRule="auto"/>
      </w:pPr>
    </w:p>
    <w:p w:rsidR="009A4CE2" w:rsidRDefault="009A4CE2" w:rsidP="009A4CE2">
      <w:pPr>
        <w:spacing w:after="0" w:line="240" w:lineRule="auto"/>
      </w:pPr>
    </w:p>
    <w:p w:rsidR="003C21FF" w:rsidRDefault="003C21FF" w:rsidP="009A4CE2">
      <w:pPr>
        <w:spacing w:after="0" w:line="240" w:lineRule="auto"/>
      </w:pPr>
    </w:p>
    <w:p w:rsidR="009A4CE2" w:rsidRDefault="009A4CE2" w:rsidP="009A4CE2">
      <w:pPr>
        <w:spacing w:after="0" w:line="240" w:lineRule="auto"/>
      </w:pPr>
    </w:p>
    <w:p w:rsidR="009A4CE2" w:rsidRDefault="009A4CE2" w:rsidP="009A4CE2">
      <w:pPr>
        <w:spacing w:after="0" w:line="240" w:lineRule="auto"/>
      </w:pPr>
    </w:p>
    <w:p w:rsidR="003C21FF" w:rsidRDefault="003C21FF" w:rsidP="009A4CE2">
      <w:pPr>
        <w:spacing w:after="0" w:line="240" w:lineRule="auto"/>
      </w:pPr>
      <w:r>
        <w:t>Cible jeunesse :</w:t>
      </w:r>
    </w:p>
    <w:p w:rsidR="009A4CE2" w:rsidRDefault="009A4CE2" w:rsidP="009A4CE2">
      <w:pPr>
        <w:spacing w:after="0" w:line="240" w:lineRule="auto"/>
      </w:pPr>
    </w:p>
    <w:p w:rsidR="003C21FF" w:rsidRDefault="003C21FF" w:rsidP="009A4CE2">
      <w:pPr>
        <w:spacing w:after="0" w:line="240" w:lineRule="auto"/>
      </w:pPr>
      <w:r>
        <w:t>Thèmes - Mots clés :</w:t>
      </w:r>
    </w:p>
    <w:p w:rsidR="009A4CE2" w:rsidRDefault="009A4CE2" w:rsidP="009A4CE2">
      <w:pPr>
        <w:spacing w:after="0" w:line="240" w:lineRule="auto"/>
      </w:pPr>
    </w:p>
    <w:p w:rsidR="009A4CE2" w:rsidRDefault="009A4CE2" w:rsidP="009A4CE2">
      <w:pPr>
        <w:spacing w:after="0" w:line="240" w:lineRule="auto"/>
      </w:pPr>
    </w:p>
    <w:p w:rsidR="003C21FF" w:rsidRDefault="003C21FF" w:rsidP="009A4CE2">
      <w:pPr>
        <w:spacing w:after="0" w:line="240" w:lineRule="auto"/>
      </w:pPr>
      <w:r>
        <w:t>Interprètes :</w:t>
      </w:r>
    </w:p>
    <w:p w:rsidR="009A4CE2" w:rsidRDefault="009A4CE2" w:rsidP="009A4CE2">
      <w:pPr>
        <w:spacing w:after="0" w:line="240" w:lineRule="auto"/>
      </w:pPr>
    </w:p>
    <w:p w:rsidR="009A4CE2" w:rsidRDefault="009A4CE2" w:rsidP="009A4CE2">
      <w:pPr>
        <w:spacing w:after="0" w:line="240" w:lineRule="auto"/>
      </w:pPr>
    </w:p>
    <w:p w:rsidR="003C21FF" w:rsidRDefault="003C21FF" w:rsidP="009A4CE2">
      <w:pPr>
        <w:spacing w:after="0" w:line="240" w:lineRule="auto"/>
      </w:pPr>
      <w:r>
        <w:t>Production*</w:t>
      </w:r>
      <w:r w:rsidR="00624350">
        <w:t>/coproduction</w:t>
      </w:r>
      <w:r>
        <w:t xml:space="preserve"> : </w:t>
      </w:r>
    </w:p>
    <w:p w:rsidR="00E277F3" w:rsidRDefault="00E277F3" w:rsidP="009A4CE2">
      <w:pPr>
        <w:spacing w:after="0" w:line="240" w:lineRule="auto"/>
      </w:pPr>
    </w:p>
    <w:p w:rsidR="009A4CE2" w:rsidRDefault="009A4CE2" w:rsidP="009A4CE2">
      <w:pPr>
        <w:spacing w:after="0" w:line="240" w:lineRule="auto"/>
      </w:pPr>
    </w:p>
    <w:p w:rsidR="003C21FF" w:rsidRDefault="009A4CE2" w:rsidP="009A4CE2">
      <w:pPr>
        <w:spacing w:after="0" w:line="240" w:lineRule="auto"/>
      </w:pPr>
      <w:r>
        <w:t>Partenaires/s</w:t>
      </w:r>
      <w:r w:rsidR="003C21FF">
        <w:t>outiens* :</w:t>
      </w:r>
    </w:p>
    <w:p w:rsidR="003C21FF" w:rsidRDefault="009A4CE2" w:rsidP="009A4CE2">
      <w:pPr>
        <w:spacing w:after="0" w:line="240" w:lineRule="auto"/>
      </w:pPr>
      <w:r>
        <w:t xml:space="preserve">Avec le soutien </w:t>
      </w:r>
      <w:bookmarkStart w:id="0" w:name="_GoBack"/>
      <w:bookmarkEnd w:id="0"/>
      <w:r>
        <w:t>de l’Eurométropole de Strasbourg, en partenariat avec le CNC</w:t>
      </w:r>
    </w:p>
    <w:p w:rsidR="009A4CE2" w:rsidRDefault="009A4CE2" w:rsidP="009A4CE2">
      <w:pPr>
        <w:spacing w:after="0" w:line="240" w:lineRule="auto"/>
      </w:pPr>
    </w:p>
    <w:p w:rsidR="009A4CE2" w:rsidRDefault="009A4CE2" w:rsidP="009A4CE2">
      <w:pPr>
        <w:spacing w:after="0" w:line="240" w:lineRule="auto"/>
      </w:pPr>
    </w:p>
    <w:p w:rsidR="009A4CE2" w:rsidRDefault="009A4CE2" w:rsidP="009A4CE2">
      <w:pPr>
        <w:spacing w:after="0" w:line="240" w:lineRule="auto"/>
      </w:pPr>
    </w:p>
    <w:p w:rsidR="009A4CE2" w:rsidRDefault="009A4CE2" w:rsidP="009A4CE2">
      <w:pPr>
        <w:spacing w:after="0" w:line="240" w:lineRule="auto"/>
      </w:pPr>
    </w:p>
    <w:p w:rsidR="003C21FF" w:rsidRDefault="003C21FF" w:rsidP="009A4CE2">
      <w:pPr>
        <w:spacing w:after="0" w:line="240" w:lineRule="auto"/>
      </w:pPr>
      <w:r>
        <w:t>Équipe technique :</w:t>
      </w:r>
    </w:p>
    <w:p w:rsidR="009A4CE2" w:rsidRDefault="009A4CE2" w:rsidP="009A4CE2">
      <w:pPr>
        <w:spacing w:after="0" w:line="240" w:lineRule="auto"/>
      </w:pPr>
    </w:p>
    <w:p w:rsidR="009A4CE2" w:rsidRDefault="009A4CE2" w:rsidP="009A4CE2">
      <w:pPr>
        <w:spacing w:after="0" w:line="240" w:lineRule="auto"/>
      </w:pPr>
    </w:p>
    <w:p w:rsidR="00C965F5" w:rsidRDefault="00C965F5" w:rsidP="00C965F5">
      <w:pPr>
        <w:spacing w:after="0" w:line="240" w:lineRule="auto"/>
      </w:pPr>
      <w:r>
        <w:t>Ancrage local/lieux et période de tournage* :</w:t>
      </w:r>
    </w:p>
    <w:p w:rsidR="00C965F5" w:rsidRDefault="00C965F5" w:rsidP="009A4CE2">
      <w:pPr>
        <w:spacing w:after="0" w:line="240" w:lineRule="auto"/>
      </w:pPr>
    </w:p>
    <w:p w:rsidR="003C21FF" w:rsidRDefault="003C21FF" w:rsidP="009A4CE2">
      <w:pPr>
        <w:spacing w:after="0" w:line="240" w:lineRule="auto"/>
      </w:pPr>
      <w:r>
        <w:t>Diffuseur/distributeur et période de diffusion :</w:t>
      </w:r>
    </w:p>
    <w:p w:rsidR="009A4CE2" w:rsidRDefault="009A4CE2" w:rsidP="009A4CE2">
      <w:pPr>
        <w:spacing w:after="0" w:line="240" w:lineRule="auto"/>
      </w:pPr>
    </w:p>
    <w:p w:rsidR="003C21FF" w:rsidRDefault="003C21FF" w:rsidP="009A4CE2">
      <w:pPr>
        <w:spacing w:after="0" w:line="240" w:lineRule="auto"/>
      </w:pPr>
      <w:r>
        <w:t>Sélections/prix/audience :</w:t>
      </w:r>
    </w:p>
    <w:p w:rsidR="003C21FF" w:rsidRDefault="003C21FF" w:rsidP="009A4CE2">
      <w:pPr>
        <w:spacing w:after="0" w:line="240" w:lineRule="auto"/>
      </w:pPr>
    </w:p>
    <w:p w:rsidR="003C21FF" w:rsidRDefault="003C21FF" w:rsidP="009A4CE2">
      <w:pPr>
        <w:spacing w:after="0" w:line="240" w:lineRule="auto"/>
      </w:pPr>
    </w:p>
    <w:p w:rsidR="009A4CE2" w:rsidRDefault="009A4CE2" w:rsidP="009A4CE2">
      <w:pPr>
        <w:spacing w:after="0" w:line="240" w:lineRule="auto"/>
      </w:pPr>
    </w:p>
    <w:p w:rsidR="003C21FF" w:rsidRDefault="003C21FF" w:rsidP="009A4CE2">
      <w:pPr>
        <w:spacing w:after="0" w:line="240" w:lineRule="auto"/>
      </w:pPr>
      <w:r>
        <w:t>Lien de visionnage (usage interne - pour les projets audiovisuels et courts métrages) * :</w:t>
      </w:r>
    </w:p>
    <w:p w:rsidR="00E277F3" w:rsidRDefault="00E277F3" w:rsidP="009A4CE2">
      <w:pPr>
        <w:spacing w:after="0" w:line="240" w:lineRule="auto"/>
      </w:pPr>
    </w:p>
    <w:p w:rsidR="00E277F3" w:rsidRDefault="00E277F3" w:rsidP="009A4CE2">
      <w:pPr>
        <w:spacing w:after="0" w:line="240" w:lineRule="auto"/>
      </w:pPr>
    </w:p>
    <w:p w:rsidR="00E277F3" w:rsidRDefault="00E277F3" w:rsidP="00E277F3">
      <w:pPr>
        <w:spacing w:after="0" w:line="240" w:lineRule="auto"/>
      </w:pPr>
      <w:r>
        <w:t>Coordonnées société de production* :</w:t>
      </w:r>
    </w:p>
    <w:p w:rsidR="00E277F3" w:rsidRDefault="00E277F3" w:rsidP="009A4CE2">
      <w:pPr>
        <w:spacing w:after="0" w:line="240" w:lineRule="auto"/>
      </w:pPr>
      <w:r>
        <w:t>Coordonnées réalisateur/réalisatrice :</w:t>
      </w:r>
    </w:p>
    <w:sectPr w:rsidR="00E277F3" w:rsidSect="009A4CE2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CE2" w:rsidRDefault="009A4CE2" w:rsidP="009A4CE2">
      <w:pPr>
        <w:spacing w:after="0" w:line="240" w:lineRule="auto"/>
      </w:pPr>
      <w:r>
        <w:separator/>
      </w:r>
    </w:p>
  </w:endnote>
  <w:endnote w:type="continuationSeparator" w:id="0">
    <w:p w:rsidR="009A4CE2" w:rsidRDefault="009A4CE2" w:rsidP="009A4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CE2" w:rsidRDefault="009A4CE2" w:rsidP="009A4CE2">
    <w:pPr>
      <w:pStyle w:val="Pieddepage"/>
    </w:pPr>
    <w:r>
      <w:t>* à remplir obligatoirement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CE2" w:rsidRDefault="009A4CE2" w:rsidP="009A4CE2">
      <w:pPr>
        <w:spacing w:after="0" w:line="240" w:lineRule="auto"/>
      </w:pPr>
      <w:r>
        <w:separator/>
      </w:r>
    </w:p>
  </w:footnote>
  <w:footnote w:type="continuationSeparator" w:id="0">
    <w:p w:rsidR="009A4CE2" w:rsidRDefault="009A4CE2" w:rsidP="009A4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CE2" w:rsidRDefault="009A4CE2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-604520</wp:posOffset>
          </wp:positionH>
          <wp:positionV relativeFrom="paragraph">
            <wp:posOffset>-173355</wp:posOffset>
          </wp:positionV>
          <wp:extent cx="1905000" cy="471630"/>
          <wp:effectExtent l="0" t="0" r="0" b="508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strasbourg_ver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000" cy="47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B5E7A"/>
    <w:multiLevelType w:val="hybridMultilevel"/>
    <w:tmpl w:val="44EED04E"/>
    <w:lvl w:ilvl="0" w:tplc="2926FB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1D4C4A"/>
    <w:multiLevelType w:val="hybridMultilevel"/>
    <w:tmpl w:val="208AD25C"/>
    <w:lvl w:ilvl="0" w:tplc="40FEB6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1FF"/>
    <w:rsid w:val="003867CD"/>
    <w:rsid w:val="003C21FF"/>
    <w:rsid w:val="00624350"/>
    <w:rsid w:val="009A4CE2"/>
    <w:rsid w:val="00C965F5"/>
    <w:rsid w:val="00E2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DA68B7"/>
  <w15:chartTrackingRefBased/>
  <w15:docId w15:val="{663CEAA8-3256-4B45-B19D-9EA3C262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A4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A4CE2"/>
  </w:style>
  <w:style w:type="paragraph" w:styleId="Pieddepage">
    <w:name w:val="footer"/>
    <w:basedOn w:val="Normal"/>
    <w:link w:val="PieddepageCar"/>
    <w:uiPriority w:val="99"/>
    <w:unhideWhenUsed/>
    <w:rsid w:val="009A4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A4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7592FC12</Template>
  <TotalTime>28</TotalTime>
  <Pages>1</Pages>
  <Words>96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et Eurometropole de Strasbourg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LAUBACHER Léa</dc:creator>
  <cp:keywords/>
  <dc:description/>
  <cp:lastModifiedBy>LAUBACHER Léa</cp:lastModifiedBy>
  <cp:revision>3</cp:revision>
  <dcterms:created xsi:type="dcterms:W3CDTF">2021-03-10T13:10:00Z</dcterms:created>
  <dcterms:modified xsi:type="dcterms:W3CDTF">2021-03-18T17:28:00Z</dcterms:modified>
</cp:coreProperties>
</file>